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A24F9" w14:textId="77777777" w:rsidR="00146DE7" w:rsidRDefault="00146DE7" w:rsidP="00146DE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MATHEW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fl.1463)</w:t>
      </w:r>
    </w:p>
    <w:p w14:paraId="62092904" w14:textId="77777777" w:rsidR="00146DE7" w:rsidRDefault="00146DE7" w:rsidP="00146DE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Feltwell</w:t>
      </w:r>
      <w:proofErr w:type="spellEnd"/>
      <w:r>
        <w:rPr>
          <w:rFonts w:cs="Times New Roman"/>
          <w:szCs w:val="24"/>
          <w:lang w:val="en-GB"/>
        </w:rPr>
        <w:t>, Norfolk. Yeoman.</w:t>
      </w:r>
    </w:p>
    <w:p w14:paraId="14776003" w14:textId="77777777" w:rsidR="00146DE7" w:rsidRDefault="00146DE7" w:rsidP="00146DE7">
      <w:pPr>
        <w:pStyle w:val="NoSpacing"/>
        <w:jc w:val="both"/>
        <w:rPr>
          <w:rFonts w:cs="Times New Roman"/>
          <w:szCs w:val="24"/>
          <w:lang w:val="en-GB"/>
        </w:rPr>
      </w:pPr>
    </w:p>
    <w:p w14:paraId="42AB1999" w14:textId="77777777" w:rsidR="00146DE7" w:rsidRDefault="00146DE7" w:rsidP="00146DE7">
      <w:pPr>
        <w:pStyle w:val="NoSpacing"/>
        <w:jc w:val="both"/>
        <w:rPr>
          <w:rFonts w:cs="Times New Roman"/>
          <w:szCs w:val="24"/>
          <w:lang w:val="en-GB"/>
        </w:rPr>
      </w:pPr>
    </w:p>
    <w:p w14:paraId="3901D980" w14:textId="77777777" w:rsidR="00146DE7" w:rsidRDefault="00146DE7" w:rsidP="00146DE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1463</w:t>
      </w:r>
      <w:r>
        <w:rPr>
          <w:rFonts w:cs="Times New Roman"/>
          <w:szCs w:val="24"/>
          <w:lang w:val="en-GB"/>
        </w:rPr>
        <w:tab/>
        <w:t xml:space="preserve">Edmund </w:t>
      </w:r>
      <w:proofErr w:type="spellStart"/>
      <w:r>
        <w:rPr>
          <w:rFonts w:cs="Times New Roman"/>
          <w:szCs w:val="24"/>
          <w:lang w:val="en-GB"/>
        </w:rPr>
        <w:t>Stokeman</w:t>
      </w:r>
      <w:proofErr w:type="spellEnd"/>
      <w:r>
        <w:rPr>
          <w:rFonts w:cs="Times New Roman"/>
          <w:szCs w:val="24"/>
          <w:lang w:val="en-GB"/>
        </w:rPr>
        <w:t>, clerk(q.v.), brought a plaint of debt against him and</w:t>
      </w:r>
    </w:p>
    <w:p w14:paraId="1701D1F4" w14:textId="77777777" w:rsidR="00146DE7" w:rsidRDefault="00146DE7" w:rsidP="00146DE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five others.       ( </w:t>
      </w:r>
      <w:hyperlink r:id="rId6" w:history="1">
        <w:r w:rsidRPr="005B7A7B">
          <w:rPr>
            <w:rStyle w:val="Hyperlink"/>
            <w:rFonts w:cs="Times New Roman"/>
            <w:szCs w:val="24"/>
            <w:lang w:val="en-GB"/>
          </w:rPr>
          <w:t>https://waalt.uh.edu/index.php/CP40/807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3BE037EF" w14:textId="77777777" w:rsidR="00146DE7" w:rsidRDefault="00146DE7" w:rsidP="00146DE7">
      <w:pPr>
        <w:pStyle w:val="NoSpacing"/>
        <w:jc w:val="both"/>
        <w:rPr>
          <w:rFonts w:cs="Times New Roman"/>
          <w:szCs w:val="24"/>
          <w:lang w:val="en-GB"/>
        </w:rPr>
      </w:pPr>
    </w:p>
    <w:p w14:paraId="23CEB1CE" w14:textId="77777777" w:rsidR="00146DE7" w:rsidRDefault="00146DE7" w:rsidP="00146DE7">
      <w:pPr>
        <w:pStyle w:val="NoSpacing"/>
        <w:jc w:val="both"/>
        <w:rPr>
          <w:rFonts w:cs="Times New Roman"/>
          <w:szCs w:val="24"/>
          <w:lang w:val="en-GB"/>
        </w:rPr>
      </w:pPr>
    </w:p>
    <w:p w14:paraId="4B87E77A" w14:textId="77777777" w:rsidR="00146DE7" w:rsidRDefault="00146DE7" w:rsidP="00146DE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8 January 2024</w:t>
      </w:r>
    </w:p>
    <w:p w14:paraId="3D63CC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114EF" w14:textId="77777777" w:rsidR="00146DE7" w:rsidRDefault="00146DE7" w:rsidP="009139A6">
      <w:r>
        <w:separator/>
      </w:r>
    </w:p>
  </w:endnote>
  <w:endnote w:type="continuationSeparator" w:id="0">
    <w:p w14:paraId="4BEB35BD" w14:textId="77777777" w:rsidR="00146DE7" w:rsidRDefault="00146D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BA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66E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382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85294" w14:textId="77777777" w:rsidR="00146DE7" w:rsidRDefault="00146DE7" w:rsidP="009139A6">
      <w:r>
        <w:separator/>
      </w:r>
    </w:p>
  </w:footnote>
  <w:footnote w:type="continuationSeparator" w:id="0">
    <w:p w14:paraId="468B1D40" w14:textId="77777777" w:rsidR="00146DE7" w:rsidRDefault="00146D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D4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04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B8A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E7"/>
    <w:rsid w:val="000666E0"/>
    <w:rsid w:val="00146DE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A0534"/>
  <w15:chartTrackingRefBased/>
  <w15:docId w15:val="{ABBAD03A-1498-41DE-805E-08A347FE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6D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2024-01-13T07:52:00Z</dcterms:created>
  <dcterms:modified xsi:type="dcterms:W3CDTF">2024-01-13T07:52:00Z</dcterms:modified>
</cp:coreProperties>
</file>